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CCF39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01C68A70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8B99E2A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3F582EF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The Escheator of Norfolk was ordered to take his lands into the King’s </w:t>
      </w:r>
      <w:proofErr w:type="gramStart"/>
      <w:r>
        <w:rPr>
          <w:rFonts w:ascii="Times New Roman" w:hAnsi="Times New Roman" w:cs="Times New Roman"/>
          <w:sz w:val="24"/>
          <w:szCs w:val="24"/>
        </w:rPr>
        <w:t>hands</w:t>
      </w:r>
      <w:proofErr w:type="gramEnd"/>
    </w:p>
    <w:p w14:paraId="3CACD4DB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following his death.   (C.F.R. 1405-13 p.122)</w:t>
      </w:r>
    </w:p>
    <w:p w14:paraId="4D6E9AB8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2732516C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06A6823" w14:textId="77777777" w:rsidR="00B46FA2" w:rsidRDefault="00B46FA2" w:rsidP="00B46FA2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2021</w:t>
      </w:r>
    </w:p>
    <w:p w14:paraId="5CFC14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27A1" w14:textId="77777777" w:rsidR="00B46FA2" w:rsidRDefault="00B46FA2" w:rsidP="009139A6">
      <w:r>
        <w:separator/>
      </w:r>
    </w:p>
  </w:endnote>
  <w:endnote w:type="continuationSeparator" w:id="0">
    <w:p w14:paraId="359023E8" w14:textId="77777777" w:rsidR="00B46FA2" w:rsidRDefault="00B46F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35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22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81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231B9" w14:textId="77777777" w:rsidR="00B46FA2" w:rsidRDefault="00B46FA2" w:rsidP="009139A6">
      <w:r>
        <w:separator/>
      </w:r>
    </w:p>
  </w:footnote>
  <w:footnote w:type="continuationSeparator" w:id="0">
    <w:p w14:paraId="1F206219" w14:textId="77777777" w:rsidR="00B46FA2" w:rsidRDefault="00B46F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7A9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E1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D99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FA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6FA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59DD3"/>
  <w15:chartTrackingRefBased/>
  <w15:docId w15:val="{C96EF586-A95C-4E93-BBB5-789E2063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FA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2023-02-23T21:51:00Z</dcterms:created>
  <dcterms:modified xsi:type="dcterms:W3CDTF">2023-02-23T21:51:00Z</dcterms:modified>
</cp:coreProperties>
</file>